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BEF8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5D0BEF91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F8F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F90" w14:textId="77777777" w:rsidR="00C44B8B" w:rsidRPr="00B57A80" w:rsidRDefault="007F2D4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F2D42">
              <w:rPr>
                <w:b/>
                <w:sz w:val="26"/>
                <w:szCs w:val="26"/>
              </w:rPr>
              <w:t>202A_174</w:t>
            </w:r>
          </w:p>
        </w:tc>
      </w:tr>
      <w:tr w:rsidR="00A67559" w:rsidRPr="00AD3C21" w14:paraId="5D0BEF94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F92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F93" w14:textId="77777777" w:rsidR="00A67559" w:rsidRPr="007F2D42" w:rsidRDefault="005A15B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F2D42">
              <w:rPr>
                <w:b/>
                <w:sz w:val="26"/>
                <w:szCs w:val="26"/>
                <w:lang w:val="en-US"/>
              </w:rPr>
              <w:t>2002005</w:t>
            </w:r>
          </w:p>
        </w:tc>
      </w:tr>
    </w:tbl>
    <w:p w14:paraId="5D0BEF95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5D0BEF9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5D0BEF97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5D0BEF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5D0BEF99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5D0BEF9A" w14:textId="77777777" w:rsidR="00C44B8B" w:rsidRPr="00CB6078" w:rsidRDefault="00C44B8B" w:rsidP="00C44B8B"/>
    <w:p w14:paraId="5D0BEF9B" w14:textId="77777777" w:rsidR="00C44B8B" w:rsidRPr="00CB6078" w:rsidRDefault="00C44B8B" w:rsidP="00C44B8B"/>
    <w:p w14:paraId="5D0BEF9C" w14:textId="77777777" w:rsidR="00C44B8B" w:rsidRPr="00CB6078" w:rsidRDefault="00C44B8B" w:rsidP="00C44B8B"/>
    <w:p w14:paraId="5D0BEF9D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5D0BEF9E" w14:textId="77777777" w:rsidR="00A65683" w:rsidRPr="00911546" w:rsidRDefault="004F6968" w:rsidP="00773399">
      <w:pPr>
        <w:ind w:firstLine="0"/>
        <w:jc w:val="center"/>
        <w:rPr>
          <w:b/>
          <w:sz w:val="26"/>
          <w:szCs w:val="26"/>
        </w:rPr>
      </w:pPr>
      <w:r w:rsidRPr="00911546">
        <w:rPr>
          <w:b/>
          <w:sz w:val="26"/>
          <w:szCs w:val="26"/>
        </w:rPr>
        <w:t xml:space="preserve">на </w:t>
      </w:r>
      <w:r w:rsidR="00612811" w:rsidRPr="00911546">
        <w:rPr>
          <w:b/>
          <w:sz w:val="26"/>
          <w:szCs w:val="26"/>
        </w:rPr>
        <w:t xml:space="preserve">поставку </w:t>
      </w:r>
      <w:r w:rsidR="0064372C" w:rsidRPr="0091154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11546">
        <w:rPr>
          <w:b/>
          <w:sz w:val="26"/>
          <w:szCs w:val="26"/>
        </w:rPr>
        <w:t xml:space="preserve"> </w:t>
      </w:r>
    </w:p>
    <w:p w14:paraId="5D0BEF9F" w14:textId="77777777" w:rsidR="00612811" w:rsidRPr="00857CA2" w:rsidRDefault="00911546" w:rsidP="00773399">
      <w:pPr>
        <w:ind w:firstLine="0"/>
        <w:jc w:val="center"/>
        <w:rPr>
          <w:b/>
          <w:sz w:val="24"/>
          <w:szCs w:val="24"/>
        </w:rPr>
      </w:pPr>
      <w:r w:rsidRPr="00911546">
        <w:rPr>
          <w:b/>
          <w:sz w:val="24"/>
          <w:szCs w:val="24"/>
        </w:rPr>
        <w:t xml:space="preserve"> </w:t>
      </w:r>
      <w:r w:rsidR="008D2913">
        <w:rPr>
          <w:b/>
          <w:sz w:val="24"/>
          <w:szCs w:val="24"/>
        </w:rPr>
        <w:t>(</w:t>
      </w:r>
      <w:r w:rsidRPr="00911546">
        <w:rPr>
          <w:b/>
          <w:sz w:val="24"/>
          <w:szCs w:val="24"/>
        </w:rPr>
        <w:t>Ушко У2-7-16</w:t>
      </w:r>
      <w:r w:rsidR="008D2913">
        <w:rPr>
          <w:b/>
          <w:sz w:val="24"/>
          <w:szCs w:val="24"/>
        </w:rPr>
        <w:t>)</w:t>
      </w:r>
      <w:r w:rsidR="00857CA2">
        <w:rPr>
          <w:b/>
          <w:sz w:val="24"/>
          <w:szCs w:val="24"/>
        </w:rPr>
        <w:t>.</w:t>
      </w:r>
      <w:r w:rsidRPr="00911546">
        <w:rPr>
          <w:b/>
          <w:sz w:val="26"/>
          <w:szCs w:val="26"/>
        </w:rPr>
        <w:t xml:space="preserve"> </w:t>
      </w:r>
      <w:r w:rsidR="009C0389" w:rsidRPr="00911546">
        <w:rPr>
          <w:b/>
          <w:sz w:val="26"/>
          <w:szCs w:val="26"/>
        </w:rPr>
        <w:t>Лот №</w:t>
      </w:r>
      <w:r w:rsidR="00AA670B" w:rsidRPr="00857CA2">
        <w:rPr>
          <w:b/>
          <w:sz w:val="26"/>
          <w:szCs w:val="26"/>
        </w:rPr>
        <w:t xml:space="preserve"> </w:t>
      </w:r>
      <w:r w:rsidR="00AA670B" w:rsidRPr="00857CA2">
        <w:rPr>
          <w:b/>
          <w:sz w:val="26"/>
          <w:szCs w:val="26"/>
          <w:u w:val="single"/>
        </w:rPr>
        <w:t>202</w:t>
      </w:r>
      <w:r w:rsidR="00AA670B" w:rsidRPr="00857CA2">
        <w:rPr>
          <w:b/>
          <w:sz w:val="26"/>
          <w:szCs w:val="26"/>
          <w:u w:val="single"/>
          <w:lang w:val="en-US"/>
        </w:rPr>
        <w:t>A</w:t>
      </w:r>
    </w:p>
    <w:p w14:paraId="5D0BEFA0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D0BEFA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5D0BEFA2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770408" w:rsidRPr="00770408">
        <w:rPr>
          <w:sz w:val="24"/>
          <w:szCs w:val="24"/>
        </w:rPr>
        <w:t>линейной арматуры и гасител</w:t>
      </w:r>
      <w:r w:rsidR="00770408" w:rsidRPr="00911546">
        <w:rPr>
          <w:sz w:val="24"/>
          <w:szCs w:val="24"/>
        </w:rPr>
        <w:t>ей вибрации</w:t>
      </w:r>
      <w:r w:rsidR="004F4E9E" w:rsidRPr="00911546">
        <w:rPr>
          <w:sz w:val="24"/>
          <w:szCs w:val="24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параметрам </w:t>
      </w:r>
      <w:r w:rsidR="00394CAF" w:rsidRPr="00394CAF">
        <w:rPr>
          <w:sz w:val="24"/>
          <w:szCs w:val="24"/>
        </w:rPr>
        <w:t>ТУ 3449-001-77991219-10 «Арматура сцепная для ВЛ</w:t>
      </w:r>
      <w:r w:rsidR="00394CAF">
        <w:rPr>
          <w:sz w:val="24"/>
          <w:szCs w:val="24"/>
        </w:rPr>
        <w:t>»</w:t>
      </w:r>
      <w:r w:rsidR="007F2D42">
        <w:rPr>
          <w:sz w:val="24"/>
          <w:szCs w:val="24"/>
        </w:rPr>
        <w:t>.</w:t>
      </w:r>
    </w:p>
    <w:p w14:paraId="5D0BEFA3" w14:textId="77777777" w:rsidR="001A7EBE" w:rsidRDefault="001A7EBE" w:rsidP="001A7EBE">
      <w:pPr>
        <w:tabs>
          <w:tab w:val="left" w:pos="1134"/>
        </w:tabs>
        <w:ind w:firstLine="0"/>
        <w:rPr>
          <w:sz w:val="24"/>
          <w:szCs w:val="24"/>
        </w:rPr>
      </w:pPr>
    </w:p>
    <w:p w14:paraId="5D0BEFA4" w14:textId="77777777" w:rsidR="001A7EBE" w:rsidRPr="007F2D42" w:rsidRDefault="001A7EBE" w:rsidP="001A7EBE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D0BEFD7" wp14:editId="5D0BEFD8">
            <wp:extent cx="5880818" cy="3704588"/>
            <wp:effectExtent l="19050" t="0" r="563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870" cy="370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0BEFA5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BEFA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5D0BEFA7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5D0BEFA8" w14:textId="77777777" w:rsidR="00394CAF" w:rsidRPr="00A24900" w:rsidRDefault="00394CAF" w:rsidP="00394C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5D0BEFA9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D0BEFAA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0BEFAB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D0BEFAC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0BEFAD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D0BEFAE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D0BEFAF" w14:textId="5B31F09F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A33F0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5D0BEFB0" w14:textId="54903C0A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B7FE3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D0BEFB1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5D0BEFB2" w14:textId="77777777" w:rsidR="00DE0C6D" w:rsidRPr="00F64720" w:rsidRDefault="00843900" w:rsidP="00394CA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5D0BEFB3" w14:textId="77777777" w:rsidR="001C72DB" w:rsidRPr="00B57A80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5D0BEFB4" w14:textId="77777777" w:rsidR="00F612AC" w:rsidRPr="00A67559" w:rsidRDefault="00394CAF" w:rsidP="007F2D4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94CAF">
        <w:rPr>
          <w:sz w:val="24"/>
          <w:szCs w:val="24"/>
        </w:rPr>
        <w:t>ТУ 3449-001-77991219-10 «Арматура сцепная для ВЛ</w:t>
      </w:r>
      <w:r>
        <w:rPr>
          <w:sz w:val="24"/>
          <w:szCs w:val="24"/>
        </w:rPr>
        <w:t>»</w:t>
      </w:r>
      <w:r w:rsidR="00A67559" w:rsidRPr="00A67559">
        <w:rPr>
          <w:sz w:val="24"/>
          <w:szCs w:val="24"/>
        </w:rPr>
        <w:t>;</w:t>
      </w:r>
    </w:p>
    <w:p w14:paraId="5D0BEFB5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5D0BEFB6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5D0BEFB7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D0BEFB8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5D0BEFB9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D0BEFBA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D0BEFBB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5D0BEFBC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5D0BEFBD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857CA2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5D0BEFBE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D0BEFB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5D0BEFC0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0E4B0D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D0BEFC1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0BEFC2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5D0BEFC3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5D0BEFC4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0BEFC5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D0BEFC6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5D0BEFC7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5D0BEFC8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D0BEFC9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5D0BEFCA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5D0BEFCB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5D0BEFCC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D0BEFCD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5D0BEFCE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D0BEFC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5D0BEFD0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D0BEFD1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0BEFD2" w14:textId="77777777" w:rsidR="001D6900" w:rsidRPr="00CB6078" w:rsidRDefault="001D6900" w:rsidP="00451C4D">
      <w:pPr>
        <w:rPr>
          <w:sz w:val="26"/>
          <w:szCs w:val="26"/>
        </w:rPr>
      </w:pPr>
    </w:p>
    <w:p w14:paraId="5D0BEFD3" w14:textId="77777777" w:rsidR="004A2665" w:rsidRPr="00CB6078" w:rsidRDefault="004A2665" w:rsidP="00451C4D">
      <w:pPr>
        <w:rPr>
          <w:sz w:val="26"/>
          <w:szCs w:val="26"/>
        </w:rPr>
      </w:pPr>
    </w:p>
    <w:p w14:paraId="5D0BEFD4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D0BEFD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5D0BEFD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0BEFDB" w14:textId="77777777" w:rsidR="00211D52" w:rsidRDefault="00211D52">
      <w:r>
        <w:separator/>
      </w:r>
    </w:p>
  </w:endnote>
  <w:endnote w:type="continuationSeparator" w:id="0">
    <w:p w14:paraId="5D0BEFDC" w14:textId="77777777" w:rsidR="00211D52" w:rsidRDefault="00211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BEFD9" w14:textId="77777777" w:rsidR="00211D52" w:rsidRDefault="00211D52">
      <w:r>
        <w:separator/>
      </w:r>
    </w:p>
  </w:footnote>
  <w:footnote w:type="continuationSeparator" w:id="0">
    <w:p w14:paraId="5D0BEFDA" w14:textId="77777777" w:rsidR="00211D52" w:rsidRDefault="00211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0BEFDD" w14:textId="77777777" w:rsidR="00AD7048" w:rsidRDefault="00957F9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D0BEFD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B0D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A7EBE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D52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0541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4CAF"/>
    <w:rsid w:val="00395E7A"/>
    <w:rsid w:val="0039649E"/>
    <w:rsid w:val="003A2528"/>
    <w:rsid w:val="003A2F10"/>
    <w:rsid w:val="003A4892"/>
    <w:rsid w:val="003A4ADF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B7FE3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3889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5B7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47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47E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E3F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D42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CA2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2913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546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57F9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3F07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04F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57A80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AD0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0C7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BE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CA58F-A2AC-444A-B1B1-CDE32E75B706}">
  <ds:schemaRefs>
    <ds:schemaRef ds:uri="http://purl.org/dc/elements/1.1/"/>
    <ds:schemaRef ds:uri="http://schemas.microsoft.com/office/2006/documentManagement/types"/>
    <ds:schemaRef ds:uri="http://purl.org/dc/terms/"/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E1F17DA-1E13-4F14-9624-EDC77726C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3ABEB-1CEB-4DB9-B783-8FF425797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7BF667-56B4-45C6-89E6-50C3180AA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4</Pages>
  <Words>1171</Words>
  <Characters>6681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2015-10-09T08:31:00Z</dcterms:created>
  <dcterms:modified xsi:type="dcterms:W3CDTF">2015-10-09T08:31:00Z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